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D47" w:rsidRDefault="006A4D47" w:rsidP="006A4D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6A4D47" w:rsidRDefault="006A4D47" w:rsidP="006A4D47">
      <w:pPr>
        <w:rPr>
          <w:rFonts w:ascii="Times New Roman" w:hAnsi="Times New Roman" w:cs="Times New Roman"/>
        </w:rPr>
      </w:pPr>
    </w:p>
    <w:p w:rsidR="006A4D47" w:rsidRDefault="006A4D47" w:rsidP="006A4D47">
      <w:pPr>
        <w:rPr>
          <w:rFonts w:ascii="Times New Roman" w:hAnsi="Times New Roman" w:cs="Times New Roman"/>
        </w:rPr>
      </w:pPr>
    </w:p>
    <w:p w:rsidR="006A4D47" w:rsidRDefault="006A4D47" w:rsidP="006A4D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Aug.1434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, Essex,</w:t>
      </w:r>
    </w:p>
    <w:p w:rsidR="006A4D47" w:rsidRDefault="006A4D47" w:rsidP="006A4D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lands of the late William </w:t>
      </w:r>
      <w:proofErr w:type="spellStart"/>
      <w:r>
        <w:rPr>
          <w:rFonts w:ascii="Times New Roman" w:hAnsi="Times New Roman" w:cs="Times New Roman"/>
        </w:rPr>
        <w:t>Rayneford</w:t>
      </w:r>
      <w:proofErr w:type="spellEnd"/>
      <w:r>
        <w:rPr>
          <w:rFonts w:ascii="Times New Roman" w:hAnsi="Times New Roman" w:cs="Times New Roman"/>
        </w:rPr>
        <w:t>(q.v.).</w:t>
      </w:r>
    </w:p>
    <w:p w:rsidR="006A4D47" w:rsidRDefault="006A4D47" w:rsidP="006A4D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469B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24-152)</w:t>
      </w:r>
    </w:p>
    <w:p w:rsidR="006A4D47" w:rsidRDefault="006A4D47" w:rsidP="006A4D47">
      <w:pPr>
        <w:rPr>
          <w:rFonts w:ascii="Times New Roman" w:hAnsi="Times New Roman" w:cs="Times New Roman"/>
        </w:rPr>
      </w:pPr>
    </w:p>
    <w:p w:rsidR="006A4D47" w:rsidRDefault="006A4D47" w:rsidP="006A4D47">
      <w:pPr>
        <w:rPr>
          <w:rFonts w:ascii="Times New Roman" w:hAnsi="Times New Roman" w:cs="Times New Roman"/>
        </w:rPr>
      </w:pPr>
    </w:p>
    <w:p w:rsidR="006A4D47" w:rsidRDefault="006A4D47" w:rsidP="006A4D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2016</w:t>
      </w:r>
    </w:p>
    <w:p w:rsidR="006B2F86" w:rsidRPr="00E71FC3" w:rsidRDefault="006A4D4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D47" w:rsidRDefault="006A4D47" w:rsidP="00E71FC3">
      <w:r>
        <w:separator/>
      </w:r>
    </w:p>
  </w:endnote>
  <w:endnote w:type="continuationSeparator" w:id="0">
    <w:p w:rsidR="006A4D47" w:rsidRDefault="006A4D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D47" w:rsidRDefault="006A4D47" w:rsidP="00E71FC3">
      <w:r>
        <w:separator/>
      </w:r>
    </w:p>
  </w:footnote>
  <w:footnote w:type="continuationSeparator" w:id="0">
    <w:p w:rsidR="006A4D47" w:rsidRDefault="006A4D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D47"/>
    <w:rsid w:val="006A4D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E571C0-1896-4D28-8EE8-1A77EAFE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A4D4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A4D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2016-04-17T21:25:00Z</dcterms:created>
  <dcterms:modified xsi:type="dcterms:W3CDTF">2016-04-17T21:26:00Z</dcterms:modified>
</cp:coreProperties>
</file>